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C0506" w14:textId="77777777" w:rsidR="00A63B43" w:rsidRDefault="00A63B43" w:rsidP="00A63B4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ELTON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fl.1453)</w:t>
      </w:r>
    </w:p>
    <w:p w14:paraId="5F797D89" w14:textId="77777777" w:rsidR="00A63B43" w:rsidRDefault="00A63B43" w:rsidP="00A63B4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Esquire.</w:t>
      </w:r>
    </w:p>
    <w:p w14:paraId="52D1E01D" w14:textId="77777777" w:rsidR="00A63B43" w:rsidRDefault="00A63B43" w:rsidP="00A63B43">
      <w:pPr>
        <w:pStyle w:val="NoSpacing"/>
        <w:rPr>
          <w:rFonts w:eastAsia="Times New Roman" w:cs="Times New Roman"/>
          <w:szCs w:val="24"/>
        </w:rPr>
      </w:pPr>
    </w:p>
    <w:p w14:paraId="588F8F3A" w14:textId="77777777" w:rsidR="00A63B43" w:rsidRDefault="00A63B43" w:rsidP="00A63B43">
      <w:pPr>
        <w:pStyle w:val="NoSpacing"/>
        <w:rPr>
          <w:rFonts w:eastAsia="Times New Roman" w:cs="Times New Roman"/>
          <w:szCs w:val="24"/>
        </w:rPr>
      </w:pPr>
    </w:p>
    <w:p w14:paraId="167683FB" w14:textId="77777777" w:rsidR="00A63B43" w:rsidRDefault="00A63B43" w:rsidP="00A63B4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17 May1453</w:t>
      </w:r>
      <w:r>
        <w:rPr>
          <w:rFonts w:eastAsia="Times New Roman" w:cs="Times New Roman"/>
          <w:szCs w:val="24"/>
        </w:rPr>
        <w:tab/>
        <w:t>He was granted £12.   (C.P.R. 1452-61 p.71)</w:t>
      </w:r>
    </w:p>
    <w:p w14:paraId="5BB1FAD7" w14:textId="77777777" w:rsidR="00A63B43" w:rsidRDefault="00A63B43" w:rsidP="00A63B43">
      <w:pPr>
        <w:pStyle w:val="NoSpacing"/>
        <w:rPr>
          <w:rFonts w:eastAsia="Times New Roman" w:cs="Times New Roman"/>
          <w:szCs w:val="24"/>
        </w:rPr>
      </w:pPr>
    </w:p>
    <w:p w14:paraId="55F0EEF5" w14:textId="77777777" w:rsidR="00A63B43" w:rsidRDefault="00A63B43" w:rsidP="00A63B43">
      <w:pPr>
        <w:pStyle w:val="NoSpacing"/>
        <w:rPr>
          <w:rFonts w:eastAsia="Times New Roman" w:cs="Times New Roman"/>
          <w:szCs w:val="24"/>
        </w:rPr>
      </w:pPr>
    </w:p>
    <w:p w14:paraId="170C1994" w14:textId="77777777" w:rsidR="00A63B43" w:rsidRDefault="00A63B43" w:rsidP="00A63B4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26 December 2023</w:t>
      </w:r>
    </w:p>
    <w:p w14:paraId="691749D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4A024" w14:textId="77777777" w:rsidR="00A63B43" w:rsidRDefault="00A63B43" w:rsidP="009139A6">
      <w:r>
        <w:separator/>
      </w:r>
    </w:p>
  </w:endnote>
  <w:endnote w:type="continuationSeparator" w:id="0">
    <w:p w14:paraId="1A09F71F" w14:textId="77777777" w:rsidR="00A63B43" w:rsidRDefault="00A63B4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6727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7F96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842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53F8B" w14:textId="77777777" w:rsidR="00A63B43" w:rsidRDefault="00A63B43" w:rsidP="009139A6">
      <w:r>
        <w:separator/>
      </w:r>
    </w:p>
  </w:footnote>
  <w:footnote w:type="continuationSeparator" w:id="0">
    <w:p w14:paraId="014C2083" w14:textId="77777777" w:rsidR="00A63B43" w:rsidRDefault="00A63B4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DA3B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8C24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9500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B43"/>
    <w:rsid w:val="000666E0"/>
    <w:rsid w:val="002510B7"/>
    <w:rsid w:val="005C130B"/>
    <w:rsid w:val="00826F5C"/>
    <w:rsid w:val="009139A6"/>
    <w:rsid w:val="009448BB"/>
    <w:rsid w:val="00947624"/>
    <w:rsid w:val="00A3176C"/>
    <w:rsid w:val="00A63B43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6FA3E"/>
  <w15:chartTrackingRefBased/>
  <w15:docId w15:val="{9AC95178-40B0-4937-8F38-CFCF53AF5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2023-12-26T20:43:00Z</dcterms:created>
  <dcterms:modified xsi:type="dcterms:W3CDTF">2023-12-26T20:44:00Z</dcterms:modified>
</cp:coreProperties>
</file>